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21D5A" w14:textId="2D7D9216" w:rsidR="006B2F86" w:rsidRDefault="0001235D" w:rsidP="00E71FC3">
      <w:pPr>
        <w:pStyle w:val="NoSpacing"/>
      </w:pPr>
      <w:r>
        <w:rPr>
          <w:u w:val="single"/>
        </w:rPr>
        <w:t>Master Edmund RYALL</w:t>
      </w:r>
      <w:r>
        <w:t xml:space="preserve">      (fl.1387-1428)</w:t>
      </w:r>
    </w:p>
    <w:p w14:paraId="455A275D" w14:textId="0763A2DC" w:rsidR="0001235D" w:rsidRDefault="0001235D" w:rsidP="00E71FC3">
      <w:pPr>
        <w:pStyle w:val="NoSpacing"/>
      </w:pPr>
      <w:r>
        <w:t>Prebendary of Preston, in Hereford Cathedral.</w:t>
      </w:r>
    </w:p>
    <w:p w14:paraId="146B8999" w14:textId="7C8A647B" w:rsidR="0001235D" w:rsidRDefault="0001235D" w:rsidP="00E71FC3">
      <w:pPr>
        <w:pStyle w:val="NoSpacing"/>
      </w:pPr>
    </w:p>
    <w:p w14:paraId="643DC1D6" w14:textId="30421206" w:rsidR="0001235D" w:rsidRDefault="0001235D" w:rsidP="00E71FC3">
      <w:pPr>
        <w:pStyle w:val="NoSpacing"/>
      </w:pPr>
    </w:p>
    <w:p w14:paraId="71BA3D81" w14:textId="511DE9AE" w:rsidR="0001235D" w:rsidRDefault="0001235D" w:rsidP="00E71FC3">
      <w:pPr>
        <w:pStyle w:val="NoSpacing"/>
      </w:pPr>
      <w:r>
        <w:t xml:space="preserve">  9 Dec.1387</w:t>
      </w:r>
      <w:r>
        <w:tab/>
        <w:t>His estate was ratified.</w:t>
      </w:r>
    </w:p>
    <w:p w14:paraId="039A93C7" w14:textId="172E7C42" w:rsidR="0001235D" w:rsidRDefault="0001235D" w:rsidP="00E71FC3">
      <w:pPr>
        <w:pStyle w:val="NoSpacing"/>
      </w:pPr>
      <w:r>
        <w:tab/>
      </w:r>
      <w:r>
        <w:tab/>
      </w:r>
      <w:bookmarkStart w:id="0" w:name="_GoBack"/>
      <w:r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r>
        <w:t>vol.II</w:t>
      </w:r>
      <w:proofErr w:type="spellEnd"/>
      <w:r>
        <w:t xml:space="preserve"> Hereford Diocese p.44)</w:t>
      </w:r>
      <w:bookmarkEnd w:id="0"/>
    </w:p>
    <w:p w14:paraId="6D61A386" w14:textId="08140830" w:rsidR="0001235D" w:rsidRDefault="0001235D" w:rsidP="00E71FC3">
      <w:pPr>
        <w:pStyle w:val="NoSpacing"/>
      </w:pPr>
      <w:r>
        <w:t xml:space="preserve">  8 Apr.1428</w:t>
      </w:r>
      <w:r>
        <w:tab/>
        <w:t>He had died by this date.   (ibid.)</w:t>
      </w:r>
    </w:p>
    <w:p w14:paraId="038AE019" w14:textId="01C3DD94" w:rsidR="0001235D" w:rsidRDefault="0001235D" w:rsidP="00E71FC3">
      <w:pPr>
        <w:pStyle w:val="NoSpacing"/>
      </w:pPr>
    </w:p>
    <w:p w14:paraId="5218169C" w14:textId="01284016" w:rsidR="0001235D" w:rsidRDefault="0001235D" w:rsidP="00E71FC3">
      <w:pPr>
        <w:pStyle w:val="NoSpacing"/>
      </w:pPr>
    </w:p>
    <w:p w14:paraId="002F3535" w14:textId="22C41E73" w:rsidR="0001235D" w:rsidRDefault="0001235D" w:rsidP="00E71FC3">
      <w:pPr>
        <w:pStyle w:val="NoSpacing"/>
      </w:pPr>
      <w:r>
        <w:t>21 February 2020</w:t>
      </w:r>
    </w:p>
    <w:p w14:paraId="26B2E3F1" w14:textId="77777777" w:rsidR="0001235D" w:rsidRPr="0001235D" w:rsidRDefault="0001235D" w:rsidP="00E71FC3">
      <w:pPr>
        <w:pStyle w:val="NoSpacing"/>
      </w:pPr>
    </w:p>
    <w:sectPr w:rsidR="0001235D" w:rsidRPr="000123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F32CF" w14:textId="77777777" w:rsidR="0001235D" w:rsidRDefault="0001235D" w:rsidP="00E71FC3">
      <w:pPr>
        <w:spacing w:after="0" w:line="240" w:lineRule="auto"/>
      </w:pPr>
      <w:r>
        <w:separator/>
      </w:r>
    </w:p>
  </w:endnote>
  <w:endnote w:type="continuationSeparator" w:id="0">
    <w:p w14:paraId="0653D981" w14:textId="77777777" w:rsidR="0001235D" w:rsidRDefault="000123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315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FC012" w14:textId="77777777" w:rsidR="0001235D" w:rsidRDefault="0001235D" w:rsidP="00E71FC3">
      <w:pPr>
        <w:spacing w:after="0" w:line="240" w:lineRule="auto"/>
      </w:pPr>
      <w:r>
        <w:separator/>
      </w:r>
    </w:p>
  </w:footnote>
  <w:footnote w:type="continuationSeparator" w:id="0">
    <w:p w14:paraId="5BF8934E" w14:textId="77777777" w:rsidR="0001235D" w:rsidRDefault="000123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5D"/>
    <w:rsid w:val="000123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54DF5"/>
  <w15:chartTrackingRefBased/>
  <w15:docId w15:val="{FD6EA8FE-8523-4907-9EFC-3001344E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2020-02-21T19:36:00Z</dcterms:created>
  <dcterms:modified xsi:type="dcterms:W3CDTF">2020-02-21T19:42:00Z</dcterms:modified>
</cp:coreProperties>
</file>